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6DF" w:rsidRDefault="003D26DF" w:rsidP="003D26DF">
      <w:pPr>
        <w:pStyle w:val="Rodap"/>
        <w:tabs>
          <w:tab w:val="center" w:pos="3436"/>
          <w:tab w:val="left" w:pos="4835"/>
        </w:tabs>
        <w:jc w:val="center"/>
        <w:rPr>
          <w:rFonts w:ascii="Calibri" w:hAnsi="Calibri" w:cs="Tahoma"/>
          <w:b/>
          <w:color w:val="000080"/>
        </w:rPr>
      </w:pPr>
      <w:r>
        <w:rPr>
          <w:rFonts w:ascii="Calibri" w:hAnsi="Calibri" w:cs="Tahoma"/>
          <w:b/>
          <w:noProof/>
          <w:color w:val="000080"/>
        </w:rPr>
        <w:drawing>
          <wp:anchor distT="0" distB="0" distL="114300" distR="114300" simplePos="0" relativeHeight="251659264" behindDoc="0" locked="0" layoutInCell="1" allowOverlap="1" wp14:anchorId="4F1727BE" wp14:editId="465C7E2A">
            <wp:simplePos x="0" y="0"/>
            <wp:positionH relativeFrom="margin">
              <wp:posOffset>0</wp:posOffset>
            </wp:positionH>
            <wp:positionV relativeFrom="margin">
              <wp:posOffset>-45720</wp:posOffset>
            </wp:positionV>
            <wp:extent cx="921385" cy="798195"/>
            <wp:effectExtent l="0" t="0" r="0" b="1905"/>
            <wp:wrapSquare wrapText="bothSides"/>
            <wp:docPr id="1" name="Imagem 3" descr="Descrição: Logo_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Descrição: Logo_E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4CA2">
        <w:rPr>
          <w:rFonts w:ascii="Calibri" w:hAnsi="Calibri" w:cs="Tahoma"/>
          <w:b/>
          <w:color w:val="000080"/>
        </w:rPr>
        <w:t>UNIVERSIDADE DE SÃO PAULO</w:t>
      </w:r>
    </w:p>
    <w:p w:rsidR="003D26DF" w:rsidRDefault="003D26DF" w:rsidP="003D26DF">
      <w:pPr>
        <w:pStyle w:val="Rodap"/>
        <w:jc w:val="center"/>
        <w:rPr>
          <w:rFonts w:ascii="Calibri" w:hAnsi="Calibri" w:cs="Tahoma"/>
          <w:b/>
          <w:color w:val="000080"/>
        </w:rPr>
      </w:pPr>
      <w:r w:rsidRPr="00184CA2">
        <w:rPr>
          <w:rFonts w:ascii="Calibri" w:hAnsi="Calibri" w:cs="Tahoma"/>
          <w:b/>
          <w:color w:val="000080"/>
        </w:rPr>
        <w:t>ESCOLA DE ENFERMAGEM DA USP</w:t>
      </w:r>
    </w:p>
    <w:p w:rsidR="003D26DF" w:rsidRDefault="003D26DF" w:rsidP="003D26DF">
      <w:pPr>
        <w:rPr>
          <w:rFonts w:ascii="Arial" w:hAnsi="Arial" w:cs="Arial"/>
          <w:caps/>
          <w:szCs w:val="24"/>
          <w:shd w:val="clear" w:color="auto" w:fill="FFFFFF"/>
        </w:rPr>
      </w:pPr>
    </w:p>
    <w:p w:rsidR="003D26DF" w:rsidRDefault="003D26DF" w:rsidP="003D26DF">
      <w:pPr>
        <w:jc w:val="center"/>
        <w:rPr>
          <w:rFonts w:ascii="Arial" w:hAnsi="Arial" w:cs="Arial"/>
          <w:caps/>
          <w:szCs w:val="24"/>
          <w:shd w:val="clear" w:color="auto" w:fill="FFFFFF"/>
        </w:rPr>
      </w:pPr>
    </w:p>
    <w:p w:rsidR="003D26DF" w:rsidRPr="004373BB" w:rsidRDefault="003D26DF" w:rsidP="003D26DF">
      <w:pPr>
        <w:spacing w:line="240" w:lineRule="auto"/>
        <w:jc w:val="center"/>
        <w:rPr>
          <w:rFonts w:ascii="Times New Roman" w:hAnsi="Times New Roman" w:cs="Times New Roman"/>
          <w:caps/>
          <w:sz w:val="24"/>
          <w:szCs w:val="24"/>
          <w:shd w:val="clear" w:color="auto" w:fill="FFFFFF"/>
        </w:rPr>
      </w:pPr>
      <w:r w:rsidRPr="004373BB">
        <w:rPr>
          <w:rFonts w:ascii="Times New Roman" w:hAnsi="Times New Roman" w:cs="Times New Roman"/>
          <w:caps/>
          <w:sz w:val="24"/>
          <w:szCs w:val="24"/>
          <w:shd w:val="clear" w:color="auto" w:fill="FFFFFF"/>
        </w:rPr>
        <w:t>II CURSO DE ESPECIALIZAÇÃO EM PROMOÇÃO DO DESENVOLVIMENTO INFANTIL</w:t>
      </w:r>
    </w:p>
    <w:p w:rsidR="003D26DF" w:rsidRPr="004373BB" w:rsidRDefault="003D26DF" w:rsidP="003D26DF">
      <w:pPr>
        <w:spacing w:line="240" w:lineRule="auto"/>
        <w:rPr>
          <w:rFonts w:ascii="Times New Roman" w:hAnsi="Times New Roman" w:cs="Times New Roman"/>
          <w:caps/>
          <w:sz w:val="24"/>
          <w:szCs w:val="24"/>
          <w:shd w:val="clear" w:color="auto" w:fill="FFFFFF"/>
        </w:rPr>
      </w:pPr>
      <w:r w:rsidRPr="004373BB">
        <w:rPr>
          <w:rFonts w:ascii="Times New Roman" w:hAnsi="Times New Roman" w:cs="Times New Roman"/>
          <w:caps/>
          <w:sz w:val="24"/>
          <w:szCs w:val="24"/>
          <w:shd w:val="clear" w:color="auto" w:fill="FFFFFF"/>
        </w:rPr>
        <w:t xml:space="preserve">                                              CONVÊNIO EEUSP-SESSP 2019/2020</w:t>
      </w:r>
    </w:p>
    <w:p w:rsidR="00A45816" w:rsidRPr="004373BB" w:rsidRDefault="00A45816" w:rsidP="003D26DF">
      <w:pPr>
        <w:spacing w:line="240" w:lineRule="auto"/>
        <w:rPr>
          <w:rFonts w:ascii="Times New Roman" w:hAnsi="Times New Roman" w:cs="Times New Roman"/>
          <w:caps/>
          <w:sz w:val="24"/>
          <w:szCs w:val="24"/>
          <w:shd w:val="clear" w:color="auto" w:fill="FFFFFF"/>
        </w:rPr>
      </w:pPr>
    </w:p>
    <w:p w:rsidR="003D26DF" w:rsidRPr="004373BB" w:rsidRDefault="003D26DF" w:rsidP="003D26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3BB">
        <w:rPr>
          <w:rFonts w:ascii="Times New Roman" w:hAnsi="Times New Roman" w:cs="Times New Roman"/>
          <w:b/>
          <w:sz w:val="24"/>
          <w:szCs w:val="24"/>
        </w:rPr>
        <w:t>DISCIPLINA:</w:t>
      </w:r>
      <w:r w:rsidRPr="004373BB">
        <w:rPr>
          <w:rFonts w:ascii="Times New Roman" w:hAnsi="Times New Roman" w:cs="Times New Roman"/>
          <w:sz w:val="24"/>
          <w:szCs w:val="24"/>
        </w:rPr>
        <w:t xml:space="preserve"> Evidencias em Promoção do desenvolvimento Infantil.</w:t>
      </w:r>
    </w:p>
    <w:p w:rsidR="003D26DF" w:rsidRPr="00621222" w:rsidRDefault="004373BB" w:rsidP="00621222">
      <w:pPr>
        <w:pStyle w:val="Ttulo5"/>
        <w:shd w:val="clear" w:color="auto" w:fill="FFFFFF"/>
        <w:spacing w:before="0" w:beforeAutospacing="0"/>
        <w:rPr>
          <w:b w:val="0"/>
          <w:bCs w:val="0"/>
          <w:color w:val="373A3C"/>
          <w:sz w:val="24"/>
          <w:szCs w:val="24"/>
        </w:rPr>
      </w:pPr>
      <w:r>
        <w:rPr>
          <w:sz w:val="24"/>
          <w:szCs w:val="24"/>
        </w:rPr>
        <w:t xml:space="preserve">DOCENTES: </w:t>
      </w:r>
      <w:r w:rsidR="003D26DF" w:rsidRPr="004373BB">
        <w:rPr>
          <w:b w:val="0"/>
          <w:bCs w:val="0"/>
          <w:color w:val="373A3C"/>
          <w:sz w:val="24"/>
          <w:szCs w:val="24"/>
        </w:rPr>
        <w:t>Prof</w:t>
      </w:r>
      <w:r>
        <w:rPr>
          <w:b w:val="0"/>
          <w:bCs w:val="0"/>
          <w:color w:val="373A3C"/>
          <w:sz w:val="24"/>
          <w:szCs w:val="24"/>
        </w:rPr>
        <w:t>essora Doutora</w:t>
      </w:r>
      <w:r w:rsidR="003D26DF" w:rsidRPr="004373BB">
        <w:rPr>
          <w:b w:val="0"/>
          <w:bCs w:val="0"/>
          <w:color w:val="373A3C"/>
          <w:sz w:val="24"/>
          <w:szCs w:val="24"/>
        </w:rPr>
        <w:t> Anna Maria Chiesa e Prof</w:t>
      </w:r>
      <w:r>
        <w:rPr>
          <w:b w:val="0"/>
          <w:bCs w:val="0"/>
          <w:color w:val="373A3C"/>
          <w:sz w:val="24"/>
          <w:szCs w:val="24"/>
        </w:rPr>
        <w:t xml:space="preserve">essora </w:t>
      </w:r>
      <w:r w:rsidR="003D26DF" w:rsidRPr="004373BB">
        <w:rPr>
          <w:b w:val="0"/>
          <w:bCs w:val="0"/>
          <w:color w:val="373A3C"/>
          <w:sz w:val="24"/>
          <w:szCs w:val="24"/>
        </w:rPr>
        <w:t>D</w:t>
      </w:r>
      <w:r>
        <w:rPr>
          <w:b w:val="0"/>
          <w:bCs w:val="0"/>
          <w:color w:val="373A3C"/>
          <w:sz w:val="24"/>
          <w:szCs w:val="24"/>
        </w:rPr>
        <w:t>outo</w:t>
      </w:r>
      <w:r w:rsidR="003D26DF" w:rsidRPr="004373BB">
        <w:rPr>
          <w:b w:val="0"/>
          <w:bCs w:val="0"/>
          <w:color w:val="373A3C"/>
          <w:sz w:val="24"/>
          <w:szCs w:val="24"/>
        </w:rPr>
        <w:t>ra Maria De La Ó Ramal</w:t>
      </w:r>
      <w:r>
        <w:rPr>
          <w:b w:val="0"/>
          <w:bCs w:val="0"/>
          <w:color w:val="373A3C"/>
          <w:sz w:val="24"/>
          <w:szCs w:val="24"/>
        </w:rPr>
        <w:t>h</w:t>
      </w:r>
      <w:r w:rsidR="003D26DF" w:rsidRPr="004373BB">
        <w:rPr>
          <w:b w:val="0"/>
          <w:bCs w:val="0"/>
          <w:color w:val="373A3C"/>
          <w:sz w:val="24"/>
          <w:szCs w:val="24"/>
        </w:rPr>
        <w:t>o Veríssimo </w:t>
      </w:r>
    </w:p>
    <w:p w:rsidR="002355F0" w:rsidRPr="004373BB" w:rsidRDefault="00A45816" w:rsidP="003D26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3BB">
        <w:rPr>
          <w:rFonts w:ascii="Times New Roman" w:hAnsi="Times New Roman" w:cs="Times New Roman"/>
          <w:b/>
          <w:bCs/>
          <w:sz w:val="24"/>
          <w:szCs w:val="24"/>
        </w:rPr>
        <w:t>ALUNA:</w:t>
      </w:r>
      <w:r w:rsidRPr="004373BB">
        <w:rPr>
          <w:rFonts w:ascii="Times New Roman" w:hAnsi="Times New Roman" w:cs="Times New Roman"/>
          <w:sz w:val="24"/>
          <w:szCs w:val="24"/>
        </w:rPr>
        <w:t xml:space="preserve"> </w:t>
      </w:r>
      <w:r w:rsidR="006B3A37" w:rsidRPr="004373BB">
        <w:rPr>
          <w:rFonts w:ascii="Times New Roman" w:hAnsi="Times New Roman" w:cs="Times New Roman"/>
          <w:sz w:val="24"/>
          <w:szCs w:val="24"/>
        </w:rPr>
        <w:t>Rosângela Aparecida Veronezze Alves da Silva</w:t>
      </w:r>
    </w:p>
    <w:p w:rsidR="003D26DF" w:rsidRPr="004373BB" w:rsidRDefault="003D26DF" w:rsidP="003D26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26DF" w:rsidRPr="004373BB" w:rsidRDefault="003D26DF" w:rsidP="003D26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3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Trabalho de Redação Acadêmica.</w:t>
      </w:r>
    </w:p>
    <w:p w:rsidR="003D26DF" w:rsidRPr="004373BB" w:rsidRDefault="003D26DF" w:rsidP="003D26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26DF" w:rsidRPr="004373BB" w:rsidRDefault="003D26DF" w:rsidP="00E237FF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73BB">
        <w:rPr>
          <w:rFonts w:ascii="Times New Roman" w:hAnsi="Times New Roman" w:cs="Times New Roman"/>
          <w:b/>
          <w:bCs/>
          <w:sz w:val="24"/>
          <w:szCs w:val="24"/>
        </w:rPr>
        <w:t>Qual é o tema do TCC?</w:t>
      </w:r>
    </w:p>
    <w:p w:rsidR="003D26DF" w:rsidRPr="004373BB" w:rsidRDefault="00960C4D" w:rsidP="00E237FF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 w:rsidRPr="004373BB">
        <w:rPr>
          <w:rFonts w:ascii="Times New Roman" w:hAnsi="Times New Roman" w:cs="Times New Roman"/>
          <w:sz w:val="24"/>
          <w:szCs w:val="24"/>
        </w:rPr>
        <w:t xml:space="preserve">O tema foca a </w:t>
      </w:r>
      <w:r w:rsidR="00003AE7" w:rsidRPr="004373BB">
        <w:rPr>
          <w:rFonts w:ascii="Times New Roman" w:hAnsi="Times New Roman" w:cs="Times New Roman"/>
          <w:sz w:val="24"/>
          <w:szCs w:val="24"/>
        </w:rPr>
        <w:t>atuação dos agentes comunitários de saúde</w:t>
      </w:r>
      <w:r w:rsidRPr="004373BB">
        <w:rPr>
          <w:rFonts w:ascii="Times New Roman" w:hAnsi="Times New Roman" w:cs="Times New Roman"/>
          <w:sz w:val="24"/>
          <w:szCs w:val="24"/>
        </w:rPr>
        <w:t xml:space="preserve"> em relação </w:t>
      </w:r>
      <w:r w:rsidR="00254C9D">
        <w:rPr>
          <w:rFonts w:ascii="Times New Roman" w:hAnsi="Times New Roman" w:cs="Times New Roman"/>
          <w:sz w:val="24"/>
          <w:szCs w:val="24"/>
        </w:rPr>
        <w:t xml:space="preserve">ao convencimento das mães ao </w:t>
      </w:r>
      <w:r w:rsidRPr="004373BB">
        <w:rPr>
          <w:rFonts w:ascii="Times New Roman" w:hAnsi="Times New Roman" w:cs="Times New Roman"/>
          <w:sz w:val="24"/>
          <w:szCs w:val="24"/>
        </w:rPr>
        <w:t>aleitamento materno, capacitando-os para que o processo educativo</w:t>
      </w:r>
      <w:r w:rsidR="004373BB" w:rsidRPr="004373BB">
        <w:rPr>
          <w:rFonts w:ascii="Times New Roman" w:hAnsi="Times New Roman" w:cs="Times New Roman"/>
          <w:sz w:val="24"/>
          <w:szCs w:val="24"/>
        </w:rPr>
        <w:t xml:space="preserve"> cujo </w:t>
      </w:r>
      <w:r w:rsidR="00E237FF" w:rsidRPr="004373BB">
        <w:rPr>
          <w:rFonts w:ascii="Times New Roman" w:hAnsi="Times New Roman" w:cs="Times New Roman"/>
          <w:sz w:val="24"/>
          <w:szCs w:val="24"/>
        </w:rPr>
        <w:t>título</w:t>
      </w:r>
      <w:r w:rsidR="004373BB" w:rsidRPr="004373BB">
        <w:rPr>
          <w:rFonts w:ascii="Times New Roman" w:hAnsi="Times New Roman" w:cs="Times New Roman"/>
          <w:sz w:val="24"/>
          <w:szCs w:val="24"/>
        </w:rPr>
        <w:t xml:space="preserve"> é</w:t>
      </w:r>
      <w:r w:rsidR="00E237FF" w:rsidRPr="004373BB">
        <w:rPr>
          <w:rFonts w:ascii="Times New Roman" w:hAnsi="Times New Roman" w:cs="Times New Roman"/>
          <w:sz w:val="24"/>
          <w:szCs w:val="24"/>
        </w:rPr>
        <w:t>: ALEITAMENTO MATERNO: CAPACITAÇÃO EM ACONSELHAMENTO PAR</w:t>
      </w:r>
      <w:r w:rsidR="004373BB" w:rsidRPr="004373BB">
        <w:rPr>
          <w:rFonts w:ascii="Times New Roman" w:hAnsi="Times New Roman" w:cs="Times New Roman"/>
          <w:sz w:val="24"/>
          <w:szCs w:val="24"/>
        </w:rPr>
        <w:t>A AGENTES COMUNITÁRIOS DE SAÚDE, tenha resultados eficazes</w:t>
      </w:r>
      <w:r w:rsidR="00254C9D">
        <w:rPr>
          <w:rFonts w:ascii="Times New Roman" w:hAnsi="Times New Roman" w:cs="Times New Roman"/>
          <w:sz w:val="24"/>
          <w:szCs w:val="24"/>
        </w:rPr>
        <w:t xml:space="preserve"> em promover o desenvolvimento infantil</w:t>
      </w:r>
      <w:r w:rsidR="004373BB" w:rsidRPr="004373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37FF" w:rsidRPr="004373BB" w:rsidRDefault="00E237FF" w:rsidP="00E237FF">
      <w:pPr>
        <w:pStyle w:val="PargrafodaList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37FF" w:rsidRPr="004373BB" w:rsidRDefault="003D26DF" w:rsidP="00E237FF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73BB">
        <w:rPr>
          <w:rFonts w:ascii="Times New Roman" w:hAnsi="Times New Roman" w:cs="Times New Roman"/>
          <w:b/>
          <w:bCs/>
          <w:sz w:val="24"/>
          <w:szCs w:val="24"/>
        </w:rPr>
        <w:t>Existe uma revisão de literatura sobre o tema? Quantas referências foram identificadas?</w:t>
      </w:r>
    </w:p>
    <w:p w:rsidR="00E237FF" w:rsidRPr="004373BB" w:rsidRDefault="004373BB" w:rsidP="00EF252F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Sim. </w:t>
      </w:r>
      <w:r w:rsidR="00E237FF" w:rsidRPr="004373BB">
        <w:rPr>
          <w:rFonts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  <w:sz w:val="24"/>
          <w:szCs w:val="24"/>
        </w:rPr>
        <w:t xml:space="preserve">trabalho </w:t>
      </w:r>
      <w:r w:rsidR="00254C9D">
        <w:rPr>
          <w:rFonts w:ascii="Times New Roman" w:hAnsi="Times New Roman" w:cs="Times New Roman"/>
          <w:sz w:val="24"/>
          <w:szCs w:val="24"/>
        </w:rPr>
        <w:t xml:space="preserve">menciona artigos científicos, normativas, documentos de orientações governamental, livros e referências teóricas. Identifiquei </w:t>
      </w:r>
      <w:r>
        <w:rPr>
          <w:rFonts w:ascii="Times New Roman" w:hAnsi="Times New Roman" w:cs="Times New Roman"/>
          <w:sz w:val="24"/>
          <w:szCs w:val="24"/>
        </w:rPr>
        <w:t>25 referências bibliográficas</w:t>
      </w:r>
      <w:r w:rsidR="00254C9D">
        <w:rPr>
          <w:rFonts w:ascii="Times New Roman" w:hAnsi="Times New Roman" w:cs="Times New Roman"/>
          <w:sz w:val="24"/>
          <w:szCs w:val="24"/>
        </w:rPr>
        <w:t>.</w:t>
      </w:r>
    </w:p>
    <w:p w:rsidR="00EF252F" w:rsidRPr="004373BB" w:rsidRDefault="00EF252F" w:rsidP="00EF252F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3D26DF" w:rsidRPr="004373BB" w:rsidRDefault="003D26DF" w:rsidP="00EF252F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73BB">
        <w:rPr>
          <w:rFonts w:ascii="Times New Roman" w:hAnsi="Times New Roman" w:cs="Times New Roman"/>
          <w:b/>
          <w:bCs/>
          <w:sz w:val="24"/>
          <w:szCs w:val="24"/>
        </w:rPr>
        <w:t>O problema a ser resolvido e a intervenção realizada estão claramente descritos? Justifique sua resposta.</w:t>
      </w:r>
    </w:p>
    <w:p w:rsidR="00EF252F" w:rsidRPr="004373BB" w:rsidRDefault="007526FA" w:rsidP="007877B5">
      <w:pPr>
        <w:pStyle w:val="PargrafodaList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Sim. Na descrição d</w:t>
      </w:r>
      <w:r w:rsidR="006212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a justificativa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está </w:t>
      </w:r>
      <w:r w:rsidR="006212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clar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o que </w:t>
      </w:r>
      <w:r w:rsidR="00FE0D89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o problema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d</w:t>
      </w:r>
      <w:r w:rsidR="006212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os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gentes comunitários de saúde é </w:t>
      </w:r>
      <w:r w:rsidR="00A328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enfre</w:t>
      </w:r>
      <w:r w:rsidR="006212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ntam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ento</w:t>
      </w:r>
      <w:r w:rsidR="00A3289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 e 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resistência das mães para amamentarem seus filhos</w:t>
      </w:r>
      <w:r w:rsidR="00360BF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 e conscientizá-las</w:t>
      </w:r>
      <w:r w:rsidR="006212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. Contextualiza</w:t>
      </w:r>
      <w:r w:rsidR="00360BF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da</w:t>
      </w:r>
      <w:r w:rsidR="006212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 </w:t>
      </w:r>
      <w:r w:rsidR="00FE0D89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no referencial teórico da</w:t>
      </w:r>
      <w:r w:rsidR="006212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s</w:t>
      </w:r>
      <w:r w:rsidR="00FE0D89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 bibliografia</w:t>
      </w:r>
      <w:r w:rsidR="006212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s</w:t>
      </w:r>
      <w:r w:rsidR="00FE0D89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 menciona</w:t>
      </w:r>
      <w:r w:rsidR="00360BF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-se </w:t>
      </w:r>
      <w:r w:rsidR="00A45816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funda</w:t>
      </w:r>
      <w:r w:rsidR="00FE0D89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mento</w:t>
      </w:r>
      <w:r w:rsidR="006212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s</w:t>
      </w:r>
      <w:r w:rsidR="00FE0D89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 em evid</w:t>
      </w:r>
      <w:r w:rsidR="0062122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ê</w:t>
      </w:r>
      <w:r w:rsidR="00FE0D89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ncias científicas.</w:t>
      </w:r>
      <w:r w:rsidR="00EF252F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 </w:t>
      </w:r>
    </w:p>
    <w:p w:rsidR="007877B5" w:rsidRPr="004373BB" w:rsidRDefault="007877B5" w:rsidP="007877B5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3D26DF" w:rsidRPr="004373BB" w:rsidRDefault="003D26DF" w:rsidP="007877B5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73BB">
        <w:rPr>
          <w:rFonts w:ascii="Times New Roman" w:hAnsi="Times New Roman" w:cs="Times New Roman"/>
          <w:b/>
          <w:bCs/>
          <w:sz w:val="24"/>
          <w:szCs w:val="24"/>
        </w:rPr>
        <w:t>Os resultados e/ou achados são discutidos com base em literatura ou com base na experiência do autor? Justifique sua resposta.</w:t>
      </w:r>
    </w:p>
    <w:p w:rsidR="007877B5" w:rsidRPr="004373BB" w:rsidRDefault="00360BF3" w:rsidP="007877B5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lastRenderedPageBreak/>
        <w:t xml:space="preserve">Sim. A </w:t>
      </w:r>
      <w:r w:rsidR="007877B5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autora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no </w:t>
      </w:r>
      <w:r w:rsidR="007877B5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seu relato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faz um link dos resultados com sua prática referindo sempre a </w:t>
      </w:r>
      <w:r w:rsidR="007877B5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revisão bibliográfica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 cujo embasamento dá o suporte para suas reflexões, intencionalidade e objetivo.</w:t>
      </w:r>
    </w:p>
    <w:p w:rsidR="007877B5" w:rsidRPr="004373BB" w:rsidRDefault="007877B5" w:rsidP="007877B5">
      <w:pPr>
        <w:pStyle w:val="PargrafodaList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26DF" w:rsidRPr="004373BB" w:rsidRDefault="003D26DF" w:rsidP="0056221F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73BB">
        <w:rPr>
          <w:rFonts w:ascii="Times New Roman" w:hAnsi="Times New Roman" w:cs="Times New Roman"/>
          <w:b/>
          <w:bCs/>
          <w:sz w:val="24"/>
          <w:szCs w:val="24"/>
        </w:rPr>
        <w:t>Em que pessoa e em que tempo verbal o texto está escrito?</w:t>
      </w:r>
    </w:p>
    <w:p w:rsidR="0056221F" w:rsidRPr="004373BB" w:rsidRDefault="00360BF3" w:rsidP="0056221F">
      <w:pPr>
        <w:pStyle w:val="PargrafodaList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A</w:t>
      </w:r>
      <w:r w:rsidR="0056221F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 autora</w:t>
      </w:r>
      <w:r w:rsidR="00A45816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 </w:t>
      </w:r>
      <w:r w:rsidR="0056221F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utiliz</w:t>
      </w:r>
      <w:r w:rsidR="00A45816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a</w:t>
      </w:r>
      <w:r w:rsidR="0056221F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 xml:space="preserve"> a terceira pess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o</w:t>
      </w:r>
      <w:r w:rsidR="00B738E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a singular do tempo presente</w:t>
      </w:r>
      <w:r w:rsidR="0056221F" w:rsidRPr="004373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pt-BR"/>
        </w:rPr>
        <w:t>.</w:t>
      </w:r>
    </w:p>
    <w:p w:rsidR="00A45816" w:rsidRPr="004373BB" w:rsidRDefault="00A45816" w:rsidP="0056221F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3D26DF" w:rsidRPr="004373BB" w:rsidRDefault="003D26DF" w:rsidP="0056221F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73BB">
        <w:rPr>
          <w:rFonts w:ascii="Times New Roman" w:hAnsi="Times New Roman" w:cs="Times New Roman"/>
          <w:b/>
          <w:bCs/>
          <w:sz w:val="24"/>
          <w:szCs w:val="24"/>
        </w:rPr>
        <w:t>De que maneira a leitura desse capítulo de livro ajuda para a redação do seu TCC?</w:t>
      </w:r>
    </w:p>
    <w:p w:rsidR="0056221F" w:rsidRPr="004373BB" w:rsidRDefault="00070E5F" w:rsidP="002355F0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 ajuda a focar nos seguintes itens</w:t>
      </w:r>
      <w:bookmarkStart w:id="0" w:name="_GoBack"/>
      <w:bookmarkEnd w:id="0"/>
      <w:r w:rsidR="002355F0" w:rsidRPr="004373BB">
        <w:rPr>
          <w:rFonts w:ascii="Times New Roman" w:hAnsi="Times New Roman" w:cs="Times New Roman"/>
          <w:sz w:val="24"/>
          <w:szCs w:val="24"/>
        </w:rPr>
        <w:t>:</w:t>
      </w:r>
      <w:r w:rsidR="0012091E" w:rsidRPr="004373BB">
        <w:rPr>
          <w:rFonts w:ascii="Times New Roman" w:hAnsi="Times New Roman" w:cs="Times New Roman"/>
          <w:sz w:val="24"/>
          <w:szCs w:val="24"/>
        </w:rPr>
        <w:t xml:space="preserve"> </w:t>
      </w:r>
      <w:r w:rsidR="00A45816" w:rsidRPr="004373BB">
        <w:rPr>
          <w:rFonts w:ascii="Times New Roman" w:hAnsi="Times New Roman" w:cs="Times New Roman"/>
          <w:sz w:val="24"/>
          <w:szCs w:val="24"/>
        </w:rPr>
        <w:t>quanto a</w:t>
      </w:r>
      <w:r w:rsidR="0012091E" w:rsidRPr="004373BB">
        <w:rPr>
          <w:rFonts w:ascii="Times New Roman" w:hAnsi="Times New Roman" w:cs="Times New Roman"/>
          <w:sz w:val="24"/>
          <w:szCs w:val="24"/>
        </w:rPr>
        <w:t xml:space="preserve"> organizaçã</w:t>
      </w:r>
      <w:r w:rsidR="002355F0" w:rsidRPr="004373BB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, a</w:t>
      </w:r>
      <w:r w:rsidR="002355F0" w:rsidRPr="004373BB">
        <w:rPr>
          <w:rFonts w:ascii="Times New Roman" w:hAnsi="Times New Roman" w:cs="Times New Roman"/>
          <w:sz w:val="24"/>
          <w:szCs w:val="24"/>
        </w:rPr>
        <w:t xml:space="preserve"> clareza e a objetividade do relato</w:t>
      </w:r>
      <w:r>
        <w:rPr>
          <w:rFonts w:ascii="Times New Roman" w:hAnsi="Times New Roman" w:cs="Times New Roman"/>
          <w:sz w:val="24"/>
          <w:szCs w:val="24"/>
        </w:rPr>
        <w:t xml:space="preserve">, a ligação do </w:t>
      </w:r>
      <w:r w:rsidR="002355F0" w:rsidRPr="004373BB">
        <w:rPr>
          <w:rFonts w:ascii="Times New Roman" w:hAnsi="Times New Roman" w:cs="Times New Roman"/>
          <w:sz w:val="24"/>
          <w:szCs w:val="24"/>
        </w:rPr>
        <w:t>referencial teórico</w:t>
      </w:r>
      <w:r>
        <w:rPr>
          <w:rFonts w:ascii="Times New Roman" w:hAnsi="Times New Roman" w:cs="Times New Roman"/>
          <w:sz w:val="24"/>
          <w:szCs w:val="24"/>
        </w:rPr>
        <w:t xml:space="preserve"> com a sua prática, formulação e a apresentação da intervenção e </w:t>
      </w:r>
      <w:r w:rsidR="002355F0" w:rsidRPr="004373BB">
        <w:rPr>
          <w:rFonts w:ascii="Times New Roman" w:hAnsi="Times New Roman" w:cs="Times New Roman"/>
          <w:sz w:val="24"/>
          <w:szCs w:val="24"/>
        </w:rPr>
        <w:t xml:space="preserve">as conclusões claras objetivas e </w:t>
      </w:r>
      <w:r>
        <w:rPr>
          <w:rFonts w:ascii="Times New Roman" w:hAnsi="Times New Roman" w:cs="Times New Roman"/>
          <w:sz w:val="24"/>
          <w:szCs w:val="24"/>
        </w:rPr>
        <w:t>direta</w:t>
      </w:r>
      <w:r w:rsidR="002355F0" w:rsidRPr="004373BB">
        <w:rPr>
          <w:rFonts w:ascii="Times New Roman" w:hAnsi="Times New Roman" w:cs="Times New Roman"/>
          <w:sz w:val="24"/>
          <w:szCs w:val="24"/>
        </w:rPr>
        <w:t>.</w:t>
      </w:r>
    </w:p>
    <w:p w:rsidR="003D26DF" w:rsidRPr="004373BB" w:rsidRDefault="003D26DF" w:rsidP="007877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5AC4" w:rsidRDefault="00975AC4" w:rsidP="007877B5">
      <w:pPr>
        <w:jc w:val="both"/>
      </w:pPr>
    </w:p>
    <w:sectPr w:rsidR="00975A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CA0C19"/>
    <w:multiLevelType w:val="hybridMultilevel"/>
    <w:tmpl w:val="5EE87E1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6DF"/>
    <w:rsid w:val="00003AE7"/>
    <w:rsid w:val="00070E5F"/>
    <w:rsid w:val="0012091E"/>
    <w:rsid w:val="001B457F"/>
    <w:rsid w:val="002355F0"/>
    <w:rsid w:val="00254C9D"/>
    <w:rsid w:val="00360BF3"/>
    <w:rsid w:val="003D26DF"/>
    <w:rsid w:val="004373BB"/>
    <w:rsid w:val="00512F6F"/>
    <w:rsid w:val="0056221F"/>
    <w:rsid w:val="00621222"/>
    <w:rsid w:val="006B3A37"/>
    <w:rsid w:val="007526FA"/>
    <w:rsid w:val="007877B5"/>
    <w:rsid w:val="00960C4D"/>
    <w:rsid w:val="00975AC4"/>
    <w:rsid w:val="00A32890"/>
    <w:rsid w:val="00A45816"/>
    <w:rsid w:val="00B738EF"/>
    <w:rsid w:val="00B80328"/>
    <w:rsid w:val="00E237FF"/>
    <w:rsid w:val="00E966FA"/>
    <w:rsid w:val="00EF252F"/>
    <w:rsid w:val="00F442C3"/>
    <w:rsid w:val="00F91C19"/>
    <w:rsid w:val="00FE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2E8C2"/>
  <w15:chartTrackingRefBased/>
  <w15:docId w15:val="{4F1C1A7E-7E8A-481B-8A17-B1375523A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6DF"/>
    <w:pPr>
      <w:spacing w:after="200" w:line="276" w:lineRule="auto"/>
    </w:pPr>
  </w:style>
  <w:style w:type="paragraph" w:styleId="Ttulo5">
    <w:name w:val="heading 5"/>
    <w:basedOn w:val="Normal"/>
    <w:link w:val="Ttulo5Char"/>
    <w:uiPriority w:val="9"/>
    <w:qFormat/>
    <w:rsid w:val="003D26D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3D26DF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3D26DF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3D26DF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3D26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4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60D5C8AF</Template>
  <TotalTime>72</TotalTime>
  <Pages>2</Pages>
  <Words>358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Rosangela A. V. Alves da Silva</cp:lastModifiedBy>
  <cp:revision>6</cp:revision>
  <dcterms:created xsi:type="dcterms:W3CDTF">2020-04-30T12:44:00Z</dcterms:created>
  <dcterms:modified xsi:type="dcterms:W3CDTF">2020-05-04T11:39:00Z</dcterms:modified>
</cp:coreProperties>
</file>